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5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2"/>
        <w:gridCol w:w="2422"/>
        <w:gridCol w:w="900"/>
        <w:gridCol w:w="1080"/>
        <w:gridCol w:w="900"/>
        <w:gridCol w:w="2551"/>
        <w:gridCol w:w="1000"/>
      </w:tblGrid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8C09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Dalies Nr.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en-US"/>
              </w:rPr>
            </w:pPr>
            <w:r w:rsidRPr="008C09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Pavadinimas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8C09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Mato 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8C09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Orientacinis perkamas kiekis metams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C09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Kaina eurais  mato vnt. su PVM</w:t>
            </w:r>
          </w:p>
        </w:tc>
        <w:tc>
          <w:tcPr>
            <w:tcW w:w="2551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C09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SIŪLOMOS PREKĖS PILNAS APRAŠYMAS, ATITIKIMAS KONKURSO SĄLYGOMS, GAMINTOJAS, ŠALIS</w:t>
            </w:r>
          </w:p>
        </w:tc>
        <w:tc>
          <w:tcPr>
            <w:tcW w:w="1000" w:type="dxa"/>
          </w:tcPr>
          <w:p w:rsidR="00EA4DED" w:rsidRPr="008C097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C09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Viso bendra dalies suma</w:t>
            </w:r>
          </w:p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b/>
                <w:sz w:val="18"/>
                <w:szCs w:val="18"/>
              </w:rPr>
              <w:t>1 dalis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Ligoninėje turimiems  </w:t>
            </w:r>
            <w:r w:rsidRPr="00E657E0">
              <w:rPr>
                <w:rFonts w:ascii="Times New Roman" w:hAnsi="Times New Roman" w:cs="Times New Roman"/>
                <w:b/>
                <w:sz w:val="18"/>
                <w:szCs w:val="18"/>
                <w:lang w:eastAsia="lt-LT"/>
              </w:rPr>
              <w:t>narkozės aparatai PHILIPS IntelliSave AX700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551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 xml:space="preserve">Serviso rinkinys </w:t>
            </w:r>
          </w:p>
        </w:tc>
        <w:tc>
          <w:tcPr>
            <w:tcW w:w="90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3 vnt.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847,00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anestezijos aparatui IntelliSave AX700, DAMECA (PHILIPS), Danija 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2541,00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>Filtrai apatiniam ir višutiniam vėdintuvui</w:t>
            </w:r>
          </w:p>
        </w:tc>
        <w:tc>
          <w:tcPr>
            <w:tcW w:w="90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30 vnt.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6,05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IntelliSave AX700, DAMECA (PHILIPS),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181,50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>Dujų analizės modulis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2 vnt.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9075,00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5201">
              <w:rPr>
                <w:rFonts w:ascii="Times New Roman" w:hAnsi="Times New Roman" w:cs="Times New Roman"/>
                <w:sz w:val="16"/>
                <w:szCs w:val="16"/>
              </w:rPr>
              <w:t>Tinkantis anestezijos aparatui IntelliSave AX700, DAMECA (PHILIPS),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18150,00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 xml:space="preserve">Geltonojo vožtuvo sklendė ir vožtuvo gaubtas </w:t>
            </w:r>
          </w:p>
        </w:tc>
        <w:tc>
          <w:tcPr>
            <w:tcW w:w="90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Iki 6 vnt</w:t>
            </w: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242,00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IntelliSave AX700, DAMECA (PHILIPS),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1452,00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 xml:space="preserve">Filtrai daugkartinio naudojimo sugertuvams „I-SORB“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>0 vnt.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Iki 10 vnt</w:t>
            </w: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121,00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IntelliSave AX700, DAMECA (PHILIPS),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1210,00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>Sugertuvo iškvėpimo vožtuvas</w:t>
            </w:r>
          </w:p>
        </w:tc>
        <w:tc>
          <w:tcPr>
            <w:tcW w:w="90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6 vnt.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242,00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IntelliSave AX700, DAMECA (PHILIPS),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1452,00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 xml:space="preserve">Sugertuvo įkvėpimo vožtuvas </w:t>
            </w:r>
          </w:p>
        </w:tc>
        <w:tc>
          <w:tcPr>
            <w:tcW w:w="90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6 vnt.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242,00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IntelliSave AX700, DAMECA (PHILIPS),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1452,00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 xml:space="preserve">Skirstomasis vožtuvas </w:t>
            </w:r>
          </w:p>
        </w:tc>
        <w:tc>
          <w:tcPr>
            <w:tcW w:w="90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6 vnt.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242,00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IntelliSave AX700, DAMECA (PHILIPS),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1452,00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 xml:space="preserve">Rezervinio maitinimo akumuliatorius </w:t>
            </w:r>
          </w:p>
        </w:tc>
        <w:tc>
          <w:tcPr>
            <w:tcW w:w="90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3 vnt.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242,00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IntelliSave AX700, DAMECA (PHILIPS),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726,00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 xml:space="preserve">Integruotoji kvėpavimo sistema 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1 vnt.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4840,00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IntelliSave AX700, DAMECA (PHILIPS),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4840,00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 xml:space="preserve">Daugkartinio naudojimo sugertuvas „I-SORB“ </w:t>
            </w:r>
          </w:p>
        </w:tc>
        <w:tc>
          <w:tcPr>
            <w:tcW w:w="90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3 vnt.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242,00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IntelliSave AX700, DAMECA (PHILIPS),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726,00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 xml:space="preserve">Filtrai daugkartinio naudojimo sugertuvams „I-SORB“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>0 vnt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10 vnt.</w:t>
            </w:r>
          </w:p>
        </w:tc>
        <w:tc>
          <w:tcPr>
            <w:tcW w:w="900" w:type="dxa"/>
          </w:tcPr>
          <w:p w:rsidR="00EA4DED" w:rsidRPr="00E657E0" w:rsidRDefault="00EA4DED" w:rsidP="00C9567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605,00</w:t>
            </w:r>
          </w:p>
        </w:tc>
        <w:tc>
          <w:tcPr>
            <w:tcW w:w="2551" w:type="dxa"/>
          </w:tcPr>
          <w:p w:rsidR="00EA4DED" w:rsidRPr="009F0ABF" w:rsidRDefault="00EA4DED" w:rsidP="00C956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IntelliSave AX700, DAMECA (PHILIPS), Danija</w:t>
            </w:r>
          </w:p>
        </w:tc>
        <w:tc>
          <w:tcPr>
            <w:tcW w:w="1000" w:type="dxa"/>
          </w:tcPr>
          <w:p w:rsidR="00EA4DED" w:rsidRPr="00E657E0" w:rsidRDefault="00EA4DED" w:rsidP="00C9567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6050,00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>Skaidrus dumplių indas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5 vnt.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242,00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IntelliSave AX700, DAMECA (PHILIPS),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1210,00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>Deguonies tepalas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gr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100 gr.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7,26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IntelliSave AX700, DAMECA (PHILIPS),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726,00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>Maitinimo šaltinio keitiklis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1 vnt.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484,00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IntelliSave AX700, DAMECA (PHILIPS),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484,00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>Rezervinio maitinimo akumuliatoriaus pakrovėjas</w:t>
            </w:r>
          </w:p>
        </w:tc>
        <w:tc>
          <w:tcPr>
            <w:tcW w:w="90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2 vnt.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484,00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IntelliSave AX700, DAMECA (PHILIPS),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968,00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 xml:space="preserve">Jutiklis TA300 (reikalingas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sukelti</w:t>
            </w: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 xml:space="preserve"> slėgiui paciento sistemoje)</w:t>
            </w:r>
          </w:p>
        </w:tc>
        <w:tc>
          <w:tcPr>
            <w:tcW w:w="90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2 vnt.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484,00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IntelliSave AX700, DAMECA (PHILIPS),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968,00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36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i/>
                <w:sz w:val="18"/>
                <w:szCs w:val="18"/>
              </w:rPr>
              <w:t>18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 xml:space="preserve">Dumplės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IBS</w:t>
            </w:r>
          </w:p>
        </w:tc>
        <w:tc>
          <w:tcPr>
            <w:tcW w:w="90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3 vnt.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363,00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IntelliSave AX700, DAMECA (PHILIPS),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1089,00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36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i/>
                <w:sz w:val="18"/>
                <w:szCs w:val="18"/>
              </w:rPr>
              <w:t>19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>Spirometrijos vamzdelis 2 m. ilgio</w:t>
            </w:r>
          </w:p>
        </w:tc>
        <w:tc>
          <w:tcPr>
            <w:tcW w:w="90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6 vnt.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24,20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IntelliSave AX700, DAMECA (PHILIPS),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145,20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36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i/>
                <w:sz w:val="18"/>
                <w:szCs w:val="18"/>
              </w:rPr>
              <w:t>20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 xml:space="preserve">Daugkartinio naudojimo suaugusiųjų srauto jutiklis </w:t>
            </w:r>
          </w:p>
        </w:tc>
        <w:tc>
          <w:tcPr>
            <w:tcW w:w="90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3 vnt.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96,80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IntelliSave AX700, DAMECA (PHILIPS),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290,40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36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i/>
                <w:sz w:val="18"/>
                <w:szCs w:val="18"/>
              </w:rPr>
              <w:t>21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 xml:space="preserve">Daugkartinio naudojimo vaikų srauto jutiklis </w:t>
            </w:r>
          </w:p>
        </w:tc>
        <w:tc>
          <w:tcPr>
            <w:tcW w:w="90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3 vnt.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121,00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IntelliSave AX700, DAMECA (PHILIPS),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363,00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36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i/>
                <w:sz w:val="18"/>
                <w:szCs w:val="18"/>
              </w:rPr>
              <w:t>22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 xml:space="preserve">Įvairių dujų modulio vandens gaudyklė (suaugusių) </w:t>
            </w:r>
          </w:p>
        </w:tc>
        <w:tc>
          <w:tcPr>
            <w:tcW w:w="90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vnt</w:t>
            </w: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08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vnt</w:t>
            </w: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42,35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IntelliSave AX700, DAMECA (PHILIPS),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1270,50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36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i/>
                <w:sz w:val="18"/>
                <w:szCs w:val="18"/>
              </w:rPr>
              <w:t>23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 xml:space="preserve">Vamzdelis dujų analizės mėginiui (2-3m ilgio, vidinis skersmuo – mažiausiai 1,5 mm., suaugusiems) </w:t>
            </w:r>
          </w:p>
        </w:tc>
        <w:tc>
          <w:tcPr>
            <w:tcW w:w="90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8261DF" w:rsidRDefault="00EA4DED" w:rsidP="005C6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30 vnt.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9,68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IntelliSave AX700, DAMECA (PHILIPS),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290,40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36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i/>
                <w:sz w:val="18"/>
                <w:szCs w:val="18"/>
              </w:rPr>
              <w:t>24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Elektroninio ventiliatoriaus modulis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Iki 2 vnt.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7260,00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IntelliSave AX700, DAMECA (PHILIPS),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14520,00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36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i/>
                <w:sz w:val="18"/>
                <w:szCs w:val="18"/>
              </w:rPr>
              <w:t>25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Valdomas vožtuvas PEEP, Įkvėpimo, Iškvėpimo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2 vnt.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968,00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IntelliSave AX700, DAMECA (PHILIPS),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1936,00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E657E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Viso 1 dalis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64493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,00</w:t>
            </w:r>
          </w:p>
        </w:tc>
      </w:tr>
    </w:tbl>
    <w:p w:rsidR="00EA4DED" w:rsidRDefault="00EA4DED"/>
    <w:tbl>
      <w:tblPr>
        <w:tblW w:w="995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2"/>
        <w:gridCol w:w="2422"/>
        <w:gridCol w:w="900"/>
        <w:gridCol w:w="1080"/>
        <w:gridCol w:w="900"/>
        <w:gridCol w:w="2551"/>
        <w:gridCol w:w="1000"/>
      </w:tblGrid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2 dalis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Ligoninėje turimiems narkozės aparatams Dameca  „MCM 890 – 590“ </w:t>
            </w:r>
            <w:r w:rsidRPr="00E657E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atsarginės dalys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00" w:type="dxa"/>
          </w:tcPr>
          <w:p w:rsidR="00EA4DED" w:rsidRPr="00023B9B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Dumplės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3 vnt.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24724">
              <w:rPr>
                <w:rFonts w:ascii="Times New Roman" w:hAnsi="Times New Roman" w:cs="Times New Roman"/>
                <w:b/>
                <w:sz w:val="18"/>
                <w:szCs w:val="18"/>
              </w:rPr>
              <w:t>363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„MCM890-590“, DAMECA, Danija</w:t>
            </w:r>
          </w:p>
        </w:tc>
        <w:tc>
          <w:tcPr>
            <w:tcW w:w="1000" w:type="dxa"/>
          </w:tcPr>
          <w:p w:rsidR="00EA4DED" w:rsidRPr="00023B9B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23B9B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89,00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Dumplių indas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2 vnt.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363,00</w:t>
            </w:r>
          </w:p>
        </w:tc>
        <w:tc>
          <w:tcPr>
            <w:tcW w:w="2551" w:type="dxa"/>
          </w:tcPr>
          <w:p w:rsidR="00EA4DED" w:rsidRPr="009F0ABF" w:rsidRDefault="00EA4DED" w:rsidP="00C956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„MCM890-590“, DAMECA, Danija</w:t>
            </w:r>
          </w:p>
        </w:tc>
        <w:tc>
          <w:tcPr>
            <w:tcW w:w="1000" w:type="dxa"/>
          </w:tcPr>
          <w:p w:rsidR="00EA4DED" w:rsidRPr="00023B9B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726,00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Serviso rinkinys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2 vnt.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242,00</w:t>
            </w:r>
          </w:p>
        </w:tc>
        <w:tc>
          <w:tcPr>
            <w:tcW w:w="2551" w:type="dxa"/>
          </w:tcPr>
          <w:p w:rsidR="00EA4DED" w:rsidRPr="009F0ABF" w:rsidRDefault="00EA4DED" w:rsidP="00C956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„MCM890-590“, DAMECA, Danija</w:t>
            </w:r>
          </w:p>
        </w:tc>
        <w:tc>
          <w:tcPr>
            <w:tcW w:w="1000" w:type="dxa"/>
          </w:tcPr>
          <w:p w:rsidR="00EA4DED" w:rsidRPr="00023B9B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484,00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b/>
                <w:sz w:val="18"/>
                <w:szCs w:val="18"/>
              </w:rPr>
              <w:t>Viso 2 dalis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</w:tcPr>
          <w:p w:rsidR="00EA4DED" w:rsidRPr="00023B9B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2299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,00</w:t>
            </w:r>
          </w:p>
        </w:tc>
      </w:tr>
    </w:tbl>
    <w:p w:rsidR="00EA4DED" w:rsidRDefault="00EA4DED"/>
    <w:tbl>
      <w:tblPr>
        <w:tblW w:w="995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2"/>
        <w:gridCol w:w="2422"/>
        <w:gridCol w:w="900"/>
        <w:gridCol w:w="1080"/>
        <w:gridCol w:w="900"/>
        <w:gridCol w:w="2551"/>
        <w:gridCol w:w="1000"/>
      </w:tblGrid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3 dalis 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Ligoninėje turimiems narkozės aparatams Dameca  „Siesta iWhispa“ </w:t>
            </w:r>
            <w:r w:rsidRPr="00E657E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atsarginės dalys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</w:tcPr>
          <w:p w:rsidR="00EA4DED" w:rsidRPr="00C9567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Dumplės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IBS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2 vnt.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363,00</w:t>
            </w:r>
          </w:p>
        </w:tc>
        <w:tc>
          <w:tcPr>
            <w:tcW w:w="2551" w:type="dxa"/>
          </w:tcPr>
          <w:p w:rsidR="00EA4DED" w:rsidRPr="009F0ABF" w:rsidRDefault="00EA4DED" w:rsidP="00C956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„Siesta iWhispa“, DAMECA, Danija</w:t>
            </w:r>
          </w:p>
        </w:tc>
        <w:tc>
          <w:tcPr>
            <w:tcW w:w="1000" w:type="dxa"/>
          </w:tcPr>
          <w:p w:rsidR="00EA4DED" w:rsidRPr="00C9567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5674">
              <w:rPr>
                <w:rFonts w:ascii="Times New Roman" w:hAnsi="Times New Roman" w:cs="Times New Roman"/>
                <w:b/>
                <w:sz w:val="18"/>
                <w:szCs w:val="18"/>
              </w:rPr>
              <w:t>726,00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Tėkmės sensorius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3 vnt.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96,80</w:t>
            </w:r>
          </w:p>
        </w:tc>
        <w:tc>
          <w:tcPr>
            <w:tcW w:w="2551" w:type="dxa"/>
          </w:tcPr>
          <w:p w:rsidR="00EA4DED" w:rsidRPr="009F0ABF" w:rsidRDefault="00EA4DED" w:rsidP="00C956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„Siesta iWhispa“, DAMECA, Danija</w:t>
            </w:r>
          </w:p>
        </w:tc>
        <w:tc>
          <w:tcPr>
            <w:tcW w:w="1000" w:type="dxa"/>
          </w:tcPr>
          <w:p w:rsidR="00EA4DED" w:rsidRPr="00C9567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5674">
              <w:rPr>
                <w:rFonts w:ascii="Times New Roman" w:hAnsi="Times New Roman" w:cs="Times New Roman"/>
                <w:b/>
                <w:sz w:val="18"/>
                <w:szCs w:val="18"/>
              </w:rPr>
              <w:t>290,40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Deguonies sensorius (OEM)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4 vnt.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121,00</w:t>
            </w:r>
          </w:p>
        </w:tc>
        <w:tc>
          <w:tcPr>
            <w:tcW w:w="2551" w:type="dxa"/>
          </w:tcPr>
          <w:p w:rsidR="00EA4DED" w:rsidRPr="009F0ABF" w:rsidRDefault="00EA4DED" w:rsidP="00C956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„Siesta iWhispa“, DAMECA, Danija</w:t>
            </w:r>
          </w:p>
        </w:tc>
        <w:tc>
          <w:tcPr>
            <w:tcW w:w="1000" w:type="dxa"/>
          </w:tcPr>
          <w:p w:rsidR="00EA4DED" w:rsidRPr="00C9567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484,00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IBS vožtuvas (įkv./iškv)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3 vnt.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242,00</w:t>
            </w:r>
          </w:p>
        </w:tc>
        <w:tc>
          <w:tcPr>
            <w:tcW w:w="2551" w:type="dxa"/>
          </w:tcPr>
          <w:p w:rsidR="00EA4DED" w:rsidRPr="009F0ABF" w:rsidRDefault="00EA4DED" w:rsidP="00C956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„Siesta iWhispa“, DAMECA, Danija</w:t>
            </w:r>
          </w:p>
        </w:tc>
        <w:tc>
          <w:tcPr>
            <w:tcW w:w="1000" w:type="dxa"/>
          </w:tcPr>
          <w:p w:rsidR="00EA4DED" w:rsidRPr="00C9567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726,00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Skaidrus dumplių indas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3 vnt.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242,00</w:t>
            </w:r>
          </w:p>
        </w:tc>
        <w:tc>
          <w:tcPr>
            <w:tcW w:w="2551" w:type="dxa"/>
          </w:tcPr>
          <w:p w:rsidR="00EA4DED" w:rsidRPr="009F0ABF" w:rsidRDefault="00EA4DED" w:rsidP="00C956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„Siesta iWhispa“, DAMECA, Danija</w:t>
            </w:r>
          </w:p>
        </w:tc>
        <w:tc>
          <w:tcPr>
            <w:tcW w:w="1000" w:type="dxa"/>
          </w:tcPr>
          <w:p w:rsidR="00EA4DED" w:rsidRPr="00C9567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726,00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Deguonies tepalas (P/N 36825)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gr.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100 gr.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7,26</w:t>
            </w:r>
          </w:p>
        </w:tc>
        <w:tc>
          <w:tcPr>
            <w:tcW w:w="2551" w:type="dxa"/>
          </w:tcPr>
          <w:p w:rsidR="00EA4DED" w:rsidRPr="009F0ABF" w:rsidRDefault="00EA4DED" w:rsidP="00C956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„Siesta iWhispa“, DAMECA, Danija</w:t>
            </w:r>
          </w:p>
        </w:tc>
        <w:tc>
          <w:tcPr>
            <w:tcW w:w="1000" w:type="dxa"/>
          </w:tcPr>
          <w:p w:rsidR="00EA4DED" w:rsidRPr="00C9567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726,00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Metinis remontinis komplektas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3 vnt.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847,00</w:t>
            </w:r>
          </w:p>
        </w:tc>
        <w:tc>
          <w:tcPr>
            <w:tcW w:w="2551" w:type="dxa"/>
          </w:tcPr>
          <w:p w:rsidR="00EA4DED" w:rsidRPr="009F0ABF" w:rsidRDefault="00EA4DED" w:rsidP="00C956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„Siesta iWhispa“, DAMECA, Danija</w:t>
            </w:r>
          </w:p>
        </w:tc>
        <w:tc>
          <w:tcPr>
            <w:tcW w:w="1000" w:type="dxa"/>
          </w:tcPr>
          <w:p w:rsidR="00EA4DED" w:rsidRPr="00C9567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2541,00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 xml:space="preserve">Rezervinio maitinimo akumuliatorius  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v</w:t>
            </w: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2 vnt.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242,00</w:t>
            </w:r>
          </w:p>
        </w:tc>
        <w:tc>
          <w:tcPr>
            <w:tcW w:w="2551" w:type="dxa"/>
          </w:tcPr>
          <w:p w:rsidR="00EA4DED" w:rsidRPr="009F0ABF" w:rsidRDefault="00EA4DED" w:rsidP="00C956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„Siesta iWhispa“, DAMECA, Danija</w:t>
            </w:r>
          </w:p>
        </w:tc>
        <w:tc>
          <w:tcPr>
            <w:tcW w:w="1000" w:type="dxa"/>
          </w:tcPr>
          <w:p w:rsidR="00EA4DED" w:rsidRPr="00C9567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484,00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 xml:space="preserve">Vakuumo kištukas </w:t>
            </w:r>
          </w:p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Draeger standartas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4 vnt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60,50</w:t>
            </w:r>
          </w:p>
        </w:tc>
        <w:tc>
          <w:tcPr>
            <w:tcW w:w="2551" w:type="dxa"/>
          </w:tcPr>
          <w:p w:rsidR="00EA4DED" w:rsidRPr="009F0ABF" w:rsidRDefault="00EA4DED" w:rsidP="00C956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„Siesta iWhispa“ ir suderinamas su Draeger  standarto konsolės jungtimis, DAMECA, Danija</w:t>
            </w:r>
          </w:p>
        </w:tc>
        <w:tc>
          <w:tcPr>
            <w:tcW w:w="1000" w:type="dxa"/>
          </w:tcPr>
          <w:p w:rsidR="00EA4DED" w:rsidRPr="00C9567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242,00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 xml:space="preserve">Suspausto oro kištukas </w:t>
            </w:r>
          </w:p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Draeger standartas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4 vnt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48,40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„Siesta iWhispa“ ir suderinamas su Draeger  standarto konsolės jungtimis, DAMECA, Danija</w:t>
            </w:r>
          </w:p>
        </w:tc>
        <w:tc>
          <w:tcPr>
            <w:tcW w:w="1000" w:type="dxa"/>
          </w:tcPr>
          <w:p w:rsidR="00EA4DED" w:rsidRPr="00C9567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193,60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b/>
                <w:sz w:val="18"/>
                <w:szCs w:val="18"/>
              </w:rPr>
              <w:t>Viso 3 dalis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</w:tcPr>
          <w:p w:rsidR="00EA4DED" w:rsidRPr="00C9567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7139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,00</w:t>
            </w:r>
          </w:p>
        </w:tc>
      </w:tr>
    </w:tbl>
    <w:p w:rsidR="00EA4DED" w:rsidRDefault="00EA4DED">
      <w:bookmarkStart w:id="0" w:name="_Hlk41482621"/>
    </w:p>
    <w:tbl>
      <w:tblPr>
        <w:tblW w:w="995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2"/>
        <w:gridCol w:w="2422"/>
        <w:gridCol w:w="900"/>
        <w:gridCol w:w="1080"/>
        <w:gridCol w:w="900"/>
        <w:gridCol w:w="2551"/>
        <w:gridCol w:w="1000"/>
      </w:tblGrid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bookmarkStart w:id="1" w:name="_Hlk41482808"/>
            <w:bookmarkEnd w:id="0"/>
            <w:r w:rsidRPr="00E657E0">
              <w:rPr>
                <w:rFonts w:ascii="Times New Roman" w:hAnsi="Times New Roman" w:cs="Times New Roman"/>
                <w:b/>
                <w:sz w:val="18"/>
                <w:szCs w:val="18"/>
              </w:rPr>
              <w:t>4 dalis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Ligoninėms turimiems narkozės aparatams Dameca  „Siesta iTS“ </w:t>
            </w:r>
            <w:r w:rsidRPr="00E657E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atsarginės dalys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</w:tcPr>
          <w:p w:rsidR="00EA4DED" w:rsidRPr="00816D6A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bookmarkEnd w:id="1"/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Dumplės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IBS</w:t>
            </w:r>
          </w:p>
        </w:tc>
        <w:tc>
          <w:tcPr>
            <w:tcW w:w="900" w:type="dxa"/>
          </w:tcPr>
          <w:p w:rsidR="00EA4DED" w:rsidRPr="00E657E0" w:rsidRDefault="00EA4DED" w:rsidP="00864F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3 vnt.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363,00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„Siesta iTS“, DAMECA, Danija</w:t>
            </w:r>
          </w:p>
        </w:tc>
        <w:tc>
          <w:tcPr>
            <w:tcW w:w="1000" w:type="dxa"/>
          </w:tcPr>
          <w:p w:rsidR="00EA4DED" w:rsidRPr="00816D6A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6D6A">
              <w:rPr>
                <w:rFonts w:ascii="Times New Roman" w:hAnsi="Times New Roman" w:cs="Times New Roman"/>
                <w:b/>
                <w:sz w:val="18"/>
                <w:szCs w:val="18"/>
              </w:rPr>
              <w:t>1089,00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IBS vožtuvas (įkv./iškv)</w:t>
            </w:r>
          </w:p>
        </w:tc>
        <w:tc>
          <w:tcPr>
            <w:tcW w:w="900" w:type="dxa"/>
          </w:tcPr>
          <w:p w:rsidR="00EA4DED" w:rsidRPr="00E657E0" w:rsidRDefault="00EA4DED" w:rsidP="00864F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3 vnt.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242,00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„Siesta iTS“, DAMECA, Danija</w:t>
            </w:r>
          </w:p>
        </w:tc>
        <w:tc>
          <w:tcPr>
            <w:tcW w:w="1000" w:type="dxa"/>
          </w:tcPr>
          <w:p w:rsidR="00EA4DED" w:rsidRPr="00816D6A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726,00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Tėkmės sensorius</w:t>
            </w:r>
          </w:p>
        </w:tc>
        <w:tc>
          <w:tcPr>
            <w:tcW w:w="900" w:type="dxa"/>
          </w:tcPr>
          <w:p w:rsidR="00EA4DED" w:rsidRPr="00E657E0" w:rsidRDefault="00EA4DED" w:rsidP="00864F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3 vnt.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96,80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„Siesta iTS“, DAMECA, Danija</w:t>
            </w:r>
          </w:p>
        </w:tc>
        <w:tc>
          <w:tcPr>
            <w:tcW w:w="1000" w:type="dxa"/>
          </w:tcPr>
          <w:p w:rsidR="00EA4DED" w:rsidRPr="00816D6A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290,40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Skaidrus dumplių indas</w:t>
            </w:r>
          </w:p>
        </w:tc>
        <w:tc>
          <w:tcPr>
            <w:tcW w:w="900" w:type="dxa"/>
          </w:tcPr>
          <w:p w:rsidR="00EA4DED" w:rsidRPr="00E657E0" w:rsidRDefault="00EA4DED" w:rsidP="00864F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2 vnt.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242,00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„Siesta iTS“, DAMECA, Danija</w:t>
            </w:r>
          </w:p>
        </w:tc>
        <w:tc>
          <w:tcPr>
            <w:tcW w:w="1000" w:type="dxa"/>
          </w:tcPr>
          <w:p w:rsidR="00EA4DED" w:rsidRPr="00816D6A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484,00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Metinis remontinis komplektas</w:t>
            </w:r>
          </w:p>
        </w:tc>
        <w:tc>
          <w:tcPr>
            <w:tcW w:w="900" w:type="dxa"/>
          </w:tcPr>
          <w:p w:rsidR="00EA4DED" w:rsidRPr="00E657E0" w:rsidRDefault="00EA4DED" w:rsidP="00864F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2 vnt.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847,00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„Siesta iTS“, DAMECA, Danija</w:t>
            </w:r>
          </w:p>
        </w:tc>
        <w:tc>
          <w:tcPr>
            <w:tcW w:w="1000" w:type="dxa"/>
          </w:tcPr>
          <w:p w:rsidR="00EA4DED" w:rsidRPr="00816D6A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1694,00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lt-LT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  <w:lang w:eastAsia="lt-LT"/>
              </w:rPr>
              <w:t xml:space="preserve">Vamzdelis dujų analizės mėginiui (2m arba 3m ilgio) </w:t>
            </w:r>
          </w:p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EA4DED" w:rsidRPr="00E657E0" w:rsidRDefault="00EA4DED" w:rsidP="00864F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20 vnt.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9,68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„Siesta iTS“, DAMECA, Danija</w:t>
            </w:r>
          </w:p>
        </w:tc>
        <w:tc>
          <w:tcPr>
            <w:tcW w:w="1000" w:type="dxa"/>
          </w:tcPr>
          <w:p w:rsidR="00EA4DED" w:rsidRPr="00816D6A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193,60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Vandens surinkimo kamera su filtru</w:t>
            </w:r>
          </w:p>
        </w:tc>
        <w:tc>
          <w:tcPr>
            <w:tcW w:w="900" w:type="dxa"/>
          </w:tcPr>
          <w:p w:rsidR="00EA4DED" w:rsidRPr="00E657E0" w:rsidRDefault="00EA4DED" w:rsidP="00864F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kompl</w:t>
            </w: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42,35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„Siesta iTS“, DAMECA, Danija</w:t>
            </w:r>
          </w:p>
        </w:tc>
        <w:tc>
          <w:tcPr>
            <w:tcW w:w="1000" w:type="dxa"/>
          </w:tcPr>
          <w:p w:rsidR="00EA4DED" w:rsidRPr="00816D6A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847,00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Absorberio indas</w:t>
            </w:r>
          </w:p>
        </w:tc>
        <w:tc>
          <w:tcPr>
            <w:tcW w:w="900" w:type="dxa"/>
          </w:tcPr>
          <w:p w:rsidR="00EA4DED" w:rsidRPr="00E657E0" w:rsidRDefault="00EA4DED" w:rsidP="00864F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2 vnt.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242,00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„Siesta iTS“, DAMECA, Danija</w:t>
            </w:r>
          </w:p>
        </w:tc>
        <w:tc>
          <w:tcPr>
            <w:tcW w:w="1000" w:type="dxa"/>
          </w:tcPr>
          <w:p w:rsidR="00EA4DED" w:rsidRPr="00816D6A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484,00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bCs/>
                <w:sz w:val="18"/>
                <w:szCs w:val="18"/>
              </w:rPr>
              <w:t>Dujų analizės modulis</w:t>
            </w:r>
          </w:p>
        </w:tc>
        <w:tc>
          <w:tcPr>
            <w:tcW w:w="900" w:type="dxa"/>
          </w:tcPr>
          <w:p w:rsidR="00EA4DED" w:rsidRPr="00E657E0" w:rsidRDefault="00EA4DED" w:rsidP="00864F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2 vnt.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9075,00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„Siesta iTS“, DAMECA, Danija</w:t>
            </w:r>
          </w:p>
        </w:tc>
        <w:tc>
          <w:tcPr>
            <w:tcW w:w="1000" w:type="dxa"/>
          </w:tcPr>
          <w:p w:rsidR="00EA4DED" w:rsidRPr="00816D6A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18150,00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 xml:space="preserve">Rezervinio maitinimo akumuliatorius  </w:t>
            </w:r>
          </w:p>
        </w:tc>
        <w:tc>
          <w:tcPr>
            <w:tcW w:w="900" w:type="dxa"/>
          </w:tcPr>
          <w:p w:rsidR="00EA4DED" w:rsidRPr="00E657E0" w:rsidRDefault="00EA4DED" w:rsidP="00864F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2 vnt.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242,00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„Siesta iTS“, DAMECA, Danija</w:t>
            </w:r>
          </w:p>
        </w:tc>
        <w:tc>
          <w:tcPr>
            <w:tcW w:w="1000" w:type="dxa"/>
          </w:tcPr>
          <w:p w:rsidR="00EA4DED" w:rsidRPr="00816D6A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484,00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Deguonies tepalas (P/N 36825)</w:t>
            </w:r>
          </w:p>
        </w:tc>
        <w:tc>
          <w:tcPr>
            <w:tcW w:w="900" w:type="dxa"/>
          </w:tcPr>
          <w:p w:rsidR="00EA4DED" w:rsidRPr="00E657E0" w:rsidRDefault="00EA4DED" w:rsidP="00864F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gr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100 gr.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7,26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„Siesta iTS“, DAMECA, Danija</w:t>
            </w:r>
          </w:p>
        </w:tc>
        <w:tc>
          <w:tcPr>
            <w:tcW w:w="1000" w:type="dxa"/>
          </w:tcPr>
          <w:p w:rsidR="00EA4DED" w:rsidRPr="00816D6A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726,00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>Spirometrijos vamzdelis (D-Lite sensoriui, dvigubi, 2m ilgio</w:t>
            </w:r>
          </w:p>
        </w:tc>
        <w:tc>
          <w:tcPr>
            <w:tcW w:w="900" w:type="dxa"/>
          </w:tcPr>
          <w:p w:rsidR="00EA4DED" w:rsidRPr="00E657E0" w:rsidRDefault="00EA4DED" w:rsidP="00864F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6 vnt.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24,20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„Siesta iTS“, DAMECA, Danija</w:t>
            </w:r>
          </w:p>
        </w:tc>
        <w:tc>
          <w:tcPr>
            <w:tcW w:w="1000" w:type="dxa"/>
          </w:tcPr>
          <w:p w:rsidR="00EA4DED" w:rsidRPr="00816D6A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145,20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>Siurblys (arba siurblio sudedamosios dalys)</w:t>
            </w:r>
          </w:p>
        </w:tc>
        <w:tc>
          <w:tcPr>
            <w:tcW w:w="900" w:type="dxa"/>
          </w:tcPr>
          <w:p w:rsidR="00EA4DED" w:rsidRPr="00E657E0" w:rsidRDefault="00EA4DED" w:rsidP="00864F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Vnt</w:t>
            </w: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 xml:space="preserve">Iki 3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vnt</w:t>
            </w: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1210,00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„Siesta iTS“, DAMECA, Danija</w:t>
            </w:r>
          </w:p>
        </w:tc>
        <w:tc>
          <w:tcPr>
            <w:tcW w:w="1000" w:type="dxa"/>
          </w:tcPr>
          <w:p w:rsidR="00EA4DED" w:rsidRPr="00816D6A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3630,00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>Maitinimo šaltinio keitiklis</w:t>
            </w:r>
          </w:p>
        </w:tc>
        <w:tc>
          <w:tcPr>
            <w:tcW w:w="900" w:type="dxa"/>
          </w:tcPr>
          <w:p w:rsidR="00EA4DED" w:rsidRPr="00E657E0" w:rsidRDefault="00EA4DED" w:rsidP="00864F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2 vnt.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484,00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„Siesta iTS“, DAMECA, Danija</w:t>
            </w:r>
          </w:p>
        </w:tc>
        <w:tc>
          <w:tcPr>
            <w:tcW w:w="1000" w:type="dxa"/>
          </w:tcPr>
          <w:p w:rsidR="00EA4DED" w:rsidRPr="00816D6A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968,00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>Rezervinio maitinimo akumuliatoriaus pakrovėjas</w:t>
            </w:r>
          </w:p>
        </w:tc>
        <w:tc>
          <w:tcPr>
            <w:tcW w:w="900" w:type="dxa"/>
          </w:tcPr>
          <w:p w:rsidR="00EA4DED" w:rsidRPr="00E657E0" w:rsidRDefault="00EA4DED" w:rsidP="00864F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2 vnt.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484,00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„Siesta iTS“, DAMECA, Danija</w:t>
            </w:r>
          </w:p>
        </w:tc>
        <w:tc>
          <w:tcPr>
            <w:tcW w:w="1000" w:type="dxa"/>
          </w:tcPr>
          <w:p w:rsidR="00EA4DED" w:rsidRPr="00816D6A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968,00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 xml:space="preserve">Jutiklis TA300 (reikalingas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sukelti</w:t>
            </w: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 xml:space="preserve"> slėgį paciento sistemoje)</w:t>
            </w:r>
          </w:p>
        </w:tc>
        <w:tc>
          <w:tcPr>
            <w:tcW w:w="900" w:type="dxa"/>
          </w:tcPr>
          <w:p w:rsidR="00EA4DED" w:rsidRPr="00E657E0" w:rsidRDefault="00EA4DED" w:rsidP="00864F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2 vnt.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484,00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„Siesta iTS“, DAMECA, Danija</w:t>
            </w:r>
          </w:p>
        </w:tc>
        <w:tc>
          <w:tcPr>
            <w:tcW w:w="1000" w:type="dxa"/>
          </w:tcPr>
          <w:p w:rsidR="00EA4DED" w:rsidRPr="00816D6A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968,00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>Elektroninio ventiliatoriaus modulis</w:t>
            </w:r>
          </w:p>
        </w:tc>
        <w:tc>
          <w:tcPr>
            <w:tcW w:w="900" w:type="dxa"/>
          </w:tcPr>
          <w:p w:rsidR="00EA4DED" w:rsidRPr="00E657E0" w:rsidRDefault="00EA4DED" w:rsidP="00864F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2 vnt.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7260,00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„Siesta iTS“, DAMECA, Danija</w:t>
            </w:r>
          </w:p>
        </w:tc>
        <w:tc>
          <w:tcPr>
            <w:tcW w:w="1000" w:type="dxa"/>
          </w:tcPr>
          <w:p w:rsidR="00EA4DED" w:rsidRPr="00816D6A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14520,00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bookmarkStart w:id="2" w:name="_Hlk41483509"/>
            <w:bookmarkStart w:id="3" w:name="_Hlk18403159"/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b/>
                <w:sz w:val="18"/>
                <w:szCs w:val="18"/>
              </w:rPr>
              <w:t>Viso 4 dalis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</w:tcPr>
          <w:p w:rsidR="00EA4DED" w:rsidRPr="00816D6A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46367,2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</w:tbl>
    <w:p w:rsidR="00EA4DED" w:rsidRDefault="00EA4DED"/>
    <w:tbl>
      <w:tblPr>
        <w:tblW w:w="995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2"/>
        <w:gridCol w:w="2422"/>
        <w:gridCol w:w="900"/>
        <w:gridCol w:w="1080"/>
        <w:gridCol w:w="900"/>
        <w:gridCol w:w="2551"/>
        <w:gridCol w:w="1000"/>
      </w:tblGrid>
      <w:tr w:rsidR="00EA4DED" w:rsidRPr="008261DF" w:rsidTr="00A45201">
        <w:tc>
          <w:tcPr>
            <w:tcW w:w="1102" w:type="dxa"/>
          </w:tcPr>
          <w:bookmarkEnd w:id="2"/>
          <w:p w:rsidR="00EA4DED" w:rsidRPr="00E657E0" w:rsidRDefault="00EA4DED" w:rsidP="005C63F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b/>
                <w:sz w:val="18"/>
                <w:szCs w:val="18"/>
              </w:rPr>
              <w:t>5 dalis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E657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Ligoninėms turimiems narkozės aparatams Dameca AX500 </w:t>
            </w:r>
            <w:r w:rsidRPr="00E657E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atsarginės dalys</w:t>
            </w:r>
          </w:p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E657E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(pagaminimo metai 2019)</w:t>
            </w:r>
          </w:p>
        </w:tc>
        <w:tc>
          <w:tcPr>
            <w:tcW w:w="900" w:type="dxa"/>
          </w:tcPr>
          <w:p w:rsidR="00EA4DED" w:rsidRPr="00E657E0" w:rsidRDefault="00EA4DED" w:rsidP="007E45B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  <w:lang w:eastAsia="lt-LT"/>
              </w:rPr>
              <w:t xml:space="preserve">Serviso rinkinys </w:t>
            </w:r>
          </w:p>
        </w:tc>
        <w:tc>
          <w:tcPr>
            <w:tcW w:w="900" w:type="dxa"/>
          </w:tcPr>
          <w:p w:rsidR="00EA4DED" w:rsidRPr="00E657E0" w:rsidRDefault="00EA4DED" w:rsidP="007E45B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2 vnt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969,00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AX500, DAMECA,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1936,00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  <w:lang w:eastAsia="lt-LT"/>
              </w:rPr>
              <w:t xml:space="preserve">Dujų analizės modulis </w:t>
            </w:r>
          </w:p>
        </w:tc>
        <w:tc>
          <w:tcPr>
            <w:tcW w:w="900" w:type="dxa"/>
          </w:tcPr>
          <w:p w:rsidR="00EA4DED" w:rsidRPr="00E657E0" w:rsidRDefault="00EA4DED" w:rsidP="007E45B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1 vnt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9075,00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AX500, DAMECA,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9075,00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  <w:lang w:eastAsia="lt-LT"/>
              </w:rPr>
              <w:t xml:space="preserve">Geltonojo vožtuvo sklendė ir vožtuvo gaubtas </w:t>
            </w:r>
          </w:p>
        </w:tc>
        <w:tc>
          <w:tcPr>
            <w:tcW w:w="900" w:type="dxa"/>
          </w:tcPr>
          <w:p w:rsidR="00EA4DED" w:rsidRPr="00E657E0" w:rsidRDefault="00EA4DED" w:rsidP="007E45B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4 vnt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242,00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AX500, DAMECA,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968,00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  <w:lang w:eastAsia="lt-LT"/>
              </w:rPr>
              <w:t xml:space="preserve">Sugertuvo iškvėpimo vožtuvas </w:t>
            </w:r>
          </w:p>
        </w:tc>
        <w:tc>
          <w:tcPr>
            <w:tcW w:w="900" w:type="dxa"/>
          </w:tcPr>
          <w:p w:rsidR="00EA4DED" w:rsidRPr="00E657E0" w:rsidRDefault="00EA4DED" w:rsidP="007E45B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2 vnt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242,00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AX500, DAMECA,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484,00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  <w:lang w:eastAsia="lt-LT"/>
              </w:rPr>
              <w:t xml:space="preserve">Sugertuvo įkvėpimo vožtuvas </w:t>
            </w:r>
          </w:p>
        </w:tc>
        <w:tc>
          <w:tcPr>
            <w:tcW w:w="900" w:type="dxa"/>
          </w:tcPr>
          <w:p w:rsidR="00EA4DED" w:rsidRPr="00E657E0" w:rsidRDefault="00EA4DED" w:rsidP="007E45B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2 vnt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242,00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AX500, DAMECA,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484,00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  <w:lang w:eastAsia="lt-LT"/>
              </w:rPr>
              <w:t xml:space="preserve">Skirstomasis vožtuvas </w:t>
            </w:r>
          </w:p>
        </w:tc>
        <w:tc>
          <w:tcPr>
            <w:tcW w:w="900" w:type="dxa"/>
          </w:tcPr>
          <w:p w:rsidR="00EA4DED" w:rsidRPr="00E657E0" w:rsidRDefault="00EA4DED" w:rsidP="007E45B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2 vnt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242,00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AX500, DAMECA,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484,00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  <w:lang w:eastAsia="lt-LT"/>
              </w:rPr>
              <w:t xml:space="preserve">Rezervinio maitinimo akumuliatorius </w:t>
            </w:r>
          </w:p>
        </w:tc>
        <w:tc>
          <w:tcPr>
            <w:tcW w:w="900" w:type="dxa"/>
          </w:tcPr>
          <w:p w:rsidR="00EA4DED" w:rsidRPr="00E657E0" w:rsidRDefault="00EA4DED" w:rsidP="007E45B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6 vnt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242,00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AX500, DAMECA,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1452,00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  <w:lang w:eastAsia="lt-LT"/>
              </w:rPr>
              <w:t xml:space="preserve">Integruotoji kvėpavimo sistema </w:t>
            </w:r>
          </w:p>
        </w:tc>
        <w:tc>
          <w:tcPr>
            <w:tcW w:w="900" w:type="dxa"/>
          </w:tcPr>
          <w:p w:rsidR="00EA4DED" w:rsidRPr="00E657E0" w:rsidRDefault="00EA4DED" w:rsidP="007E45B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1 vnt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4840,00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AX500, DAMECA,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4840,00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  <w:lang w:eastAsia="lt-LT"/>
              </w:rPr>
              <w:t xml:space="preserve">Daugkartinio naudojimo sugertuvas „I-SORB“ </w:t>
            </w:r>
          </w:p>
        </w:tc>
        <w:tc>
          <w:tcPr>
            <w:tcW w:w="900" w:type="dxa"/>
          </w:tcPr>
          <w:p w:rsidR="00EA4DED" w:rsidRPr="00E657E0" w:rsidRDefault="00EA4DED" w:rsidP="007E45B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2 vnt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242,00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AX500, DAMECA,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484,00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422" w:type="dxa"/>
          </w:tcPr>
          <w:p w:rsidR="00EA4DED" w:rsidRPr="008261DF" w:rsidRDefault="00EA4DED" w:rsidP="00627068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sz w:val="18"/>
                <w:szCs w:val="18"/>
              </w:rPr>
              <w:t>Filtrai daugkartinio naudojimo sugertuvams „I-SORB“</w:t>
            </w:r>
          </w:p>
        </w:tc>
        <w:tc>
          <w:tcPr>
            <w:tcW w:w="900" w:type="dxa"/>
          </w:tcPr>
          <w:p w:rsidR="00EA4DED" w:rsidRPr="00864FB3" w:rsidRDefault="00EA4DED" w:rsidP="007E45B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Iki 20</w:t>
            </w: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12,10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AX500, DAMECA,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242,00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  <w:lang w:eastAsia="lt-LT"/>
              </w:rPr>
              <w:t xml:space="preserve">Skaidrus dumplių indas </w:t>
            </w:r>
          </w:p>
        </w:tc>
        <w:tc>
          <w:tcPr>
            <w:tcW w:w="900" w:type="dxa"/>
          </w:tcPr>
          <w:p w:rsidR="00EA4DED" w:rsidRPr="00E657E0" w:rsidRDefault="00EA4DED" w:rsidP="007E45B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2 vnt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242,00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AX500, DAMECA,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484,00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  <w:lang w:eastAsia="lt-LT"/>
              </w:rPr>
              <w:t>Dumplės.</w:t>
            </w:r>
          </w:p>
        </w:tc>
        <w:tc>
          <w:tcPr>
            <w:tcW w:w="900" w:type="dxa"/>
          </w:tcPr>
          <w:p w:rsidR="00EA4DED" w:rsidRPr="00E657E0" w:rsidRDefault="00EA4DED" w:rsidP="007E45B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2 vnt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363,00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AX500, DAMECA,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726,00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  <w:lang w:eastAsia="lt-LT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  <w:lang w:eastAsia="lt-LT"/>
              </w:rPr>
              <w:t xml:space="preserve">Spirometrijos vamzdelis 2 m. ilgio </w:t>
            </w:r>
          </w:p>
        </w:tc>
        <w:tc>
          <w:tcPr>
            <w:tcW w:w="900" w:type="dxa"/>
          </w:tcPr>
          <w:p w:rsidR="00EA4DED" w:rsidRPr="00E657E0" w:rsidRDefault="00EA4DED" w:rsidP="007E45B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10 vnt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24,20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AX500, DAMECA,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242,00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  <w:lang w:eastAsia="lt-LT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  <w:lang w:eastAsia="lt-LT"/>
              </w:rPr>
              <w:t xml:space="preserve">Daugkartinio naudojimo suaugusiųjų srauto jutiklis </w:t>
            </w:r>
          </w:p>
        </w:tc>
        <w:tc>
          <w:tcPr>
            <w:tcW w:w="900" w:type="dxa"/>
          </w:tcPr>
          <w:p w:rsidR="00EA4DED" w:rsidRPr="00E657E0" w:rsidRDefault="00EA4DED" w:rsidP="007E45B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2 vnt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96,80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AX500, DAMECA,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193,60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  <w:lang w:eastAsia="lt-LT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  <w:lang w:eastAsia="lt-LT"/>
              </w:rPr>
              <w:t>Įvairių dujų modulio vandens gaudyklė (suaugusių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E657E0">
              <w:rPr>
                <w:rFonts w:ascii="Times New Roman" w:hAnsi="Times New Roman" w:cs="Times New Roman"/>
                <w:sz w:val="18"/>
                <w:szCs w:val="18"/>
                <w:lang w:eastAsia="lt-LT"/>
              </w:rPr>
              <w:t xml:space="preserve"> </w:t>
            </w:r>
          </w:p>
        </w:tc>
        <w:tc>
          <w:tcPr>
            <w:tcW w:w="900" w:type="dxa"/>
          </w:tcPr>
          <w:p w:rsidR="00EA4DED" w:rsidRPr="00E657E0" w:rsidRDefault="00EA4DED" w:rsidP="007E45B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Vnt</w:t>
            </w: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 vnt.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42,35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AX500, DAMECA,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847,00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  <w:lang w:eastAsia="lt-LT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  <w:lang w:eastAsia="lt-LT"/>
              </w:rPr>
              <w:t xml:space="preserve">Vamzdelis dujų analizės mėginiui (2-3m ilgio, vidinis skersmuo – mažiausiai 1,5 mm., suaugusiems) </w:t>
            </w:r>
          </w:p>
        </w:tc>
        <w:tc>
          <w:tcPr>
            <w:tcW w:w="900" w:type="dxa"/>
          </w:tcPr>
          <w:p w:rsidR="00EA4DED" w:rsidRPr="00E657E0" w:rsidRDefault="00EA4DED" w:rsidP="007E45B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20 vnt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9,68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AX500, DAMECA,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193,60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b/>
                <w:sz w:val="18"/>
                <w:szCs w:val="18"/>
              </w:rPr>
              <w:t>17</w:t>
            </w:r>
          </w:p>
        </w:tc>
        <w:tc>
          <w:tcPr>
            <w:tcW w:w="2422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  <w:lang w:eastAsia="lt-LT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  <w:lang w:eastAsia="lt-LT"/>
              </w:rPr>
              <w:t xml:space="preserve">Deguonies tepalas </w:t>
            </w:r>
          </w:p>
        </w:tc>
        <w:tc>
          <w:tcPr>
            <w:tcW w:w="900" w:type="dxa"/>
          </w:tcPr>
          <w:p w:rsidR="00EA4DED" w:rsidRPr="00E657E0" w:rsidRDefault="00EA4DED" w:rsidP="007E45B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Gr.</w:t>
            </w: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7E0">
              <w:rPr>
                <w:rFonts w:ascii="Times New Roman" w:hAnsi="Times New Roman" w:cs="Times New Roman"/>
                <w:sz w:val="18"/>
                <w:szCs w:val="18"/>
              </w:rPr>
              <w:t>Iki 100 gr.</w:t>
            </w: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7,26</w:t>
            </w:r>
          </w:p>
        </w:tc>
        <w:tc>
          <w:tcPr>
            <w:tcW w:w="2551" w:type="dxa"/>
          </w:tcPr>
          <w:p w:rsidR="00EA4DED" w:rsidRPr="009F0ABF" w:rsidRDefault="00EA4DED" w:rsidP="009F0A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ABF">
              <w:rPr>
                <w:rFonts w:ascii="Times New Roman" w:hAnsi="Times New Roman" w:cs="Times New Roman"/>
                <w:sz w:val="16"/>
                <w:szCs w:val="16"/>
              </w:rPr>
              <w:t xml:space="preserve">Tinkantis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anestezijos aparatui AX500, DAMECA, Danija</w:t>
            </w: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726,00</w:t>
            </w:r>
          </w:p>
        </w:tc>
      </w:tr>
      <w:tr w:rsidR="00EA4DED" w:rsidRPr="008261DF" w:rsidTr="00A45201">
        <w:tc>
          <w:tcPr>
            <w:tcW w:w="1102" w:type="dxa"/>
          </w:tcPr>
          <w:p w:rsidR="00EA4DED" w:rsidRPr="00E657E0" w:rsidRDefault="00EA4DED" w:rsidP="005C63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22" w:type="dxa"/>
          </w:tcPr>
          <w:p w:rsidR="00EA4DED" w:rsidRPr="008261DF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b/>
                <w:sz w:val="18"/>
                <w:szCs w:val="18"/>
              </w:rPr>
              <w:t>Viso 5 dalis</w:t>
            </w:r>
          </w:p>
        </w:tc>
        <w:tc>
          <w:tcPr>
            <w:tcW w:w="900" w:type="dxa"/>
          </w:tcPr>
          <w:p w:rsidR="00EA4DED" w:rsidRPr="00E657E0" w:rsidRDefault="00EA4DED" w:rsidP="005C63F8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</w:tcPr>
          <w:p w:rsidR="00EA4DED" w:rsidRPr="00A24724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:rsidR="00EA4DED" w:rsidRPr="009F0ABF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00" w:type="dxa"/>
          </w:tcPr>
          <w:p w:rsidR="00EA4DED" w:rsidRPr="00E657E0" w:rsidRDefault="00EA4DED" w:rsidP="005C63F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23861,2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bookmarkEnd w:id="3"/>
    </w:tbl>
    <w:p w:rsidR="00EA4DED" w:rsidRDefault="00EA4DED"/>
    <w:tbl>
      <w:tblPr>
        <w:tblW w:w="995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2"/>
        <w:gridCol w:w="3475"/>
        <w:gridCol w:w="994"/>
        <w:gridCol w:w="1135"/>
        <w:gridCol w:w="1133"/>
        <w:gridCol w:w="993"/>
        <w:gridCol w:w="993"/>
      </w:tblGrid>
      <w:tr w:rsidR="00EA4DED" w:rsidRPr="008261DF" w:rsidTr="00EF23B1">
        <w:tc>
          <w:tcPr>
            <w:tcW w:w="1232" w:type="dxa"/>
          </w:tcPr>
          <w:p w:rsidR="00EA4DED" w:rsidRPr="008C0974" w:rsidRDefault="00EA4DED" w:rsidP="00EF23B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DED" w:rsidRPr="008261DF" w:rsidRDefault="00EA4DED" w:rsidP="00EF2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b/>
                <w:sz w:val="18"/>
                <w:szCs w:val="18"/>
              </w:rPr>
              <w:t>Prekių kokybė turi atitikti Europos Sąjungos ar tarptautinius standartus</w:t>
            </w:r>
          </w:p>
        </w:tc>
        <w:tc>
          <w:tcPr>
            <w:tcW w:w="994" w:type="dxa"/>
          </w:tcPr>
          <w:p w:rsidR="00EA4DED" w:rsidRPr="008C0974" w:rsidRDefault="00EA4DED" w:rsidP="00EF23B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DED" w:rsidRPr="008261DF" w:rsidRDefault="00EA4DED" w:rsidP="00EF23B1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</w:tcPr>
          <w:p w:rsidR="00EA4DED" w:rsidRPr="008C0974" w:rsidRDefault="00EA4DED" w:rsidP="00EF23B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</w:tcPr>
          <w:p w:rsidR="00EA4DED" w:rsidRPr="008C0974" w:rsidRDefault="00EA4DED" w:rsidP="00EF23B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</w:tcPr>
          <w:p w:rsidR="00EA4DED" w:rsidRPr="008C0974" w:rsidRDefault="00EA4DED" w:rsidP="00EF23B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A4DED" w:rsidRPr="008261DF" w:rsidTr="00EF23B1">
        <w:tc>
          <w:tcPr>
            <w:tcW w:w="1232" w:type="dxa"/>
          </w:tcPr>
          <w:p w:rsidR="00EA4DED" w:rsidRPr="008C0974" w:rsidRDefault="00EA4DED" w:rsidP="00EF23B1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DED" w:rsidRPr="008C0974" w:rsidRDefault="00EA4DED" w:rsidP="00EF23B1">
            <w:pPr>
              <w:pStyle w:val="Header"/>
              <w:rPr>
                <w:b/>
                <w:sz w:val="18"/>
                <w:szCs w:val="18"/>
              </w:rPr>
            </w:pPr>
            <w:r w:rsidRPr="008C0974">
              <w:rPr>
                <w:b/>
                <w:sz w:val="18"/>
                <w:szCs w:val="18"/>
              </w:rPr>
              <w:t>Visoms siūlomoms prekėms privaloma pateikti:</w:t>
            </w:r>
          </w:p>
          <w:p w:rsidR="00EA4DED" w:rsidRPr="008C0974" w:rsidRDefault="00EA4DED" w:rsidP="00EF23B1">
            <w:pPr>
              <w:pStyle w:val="Header"/>
              <w:ind w:left="360"/>
              <w:rPr>
                <w:b/>
                <w:sz w:val="18"/>
                <w:szCs w:val="18"/>
              </w:rPr>
            </w:pPr>
            <w:r w:rsidRPr="008C0974">
              <w:rPr>
                <w:b/>
                <w:sz w:val="18"/>
                <w:szCs w:val="18"/>
              </w:rPr>
              <w:t>- CE sertifikatai arba lygiaverčiai dokumentai.</w:t>
            </w:r>
          </w:p>
          <w:p w:rsidR="00EA4DED" w:rsidRPr="008261DF" w:rsidRDefault="00EA4DED" w:rsidP="00EF2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1D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Pateikiamas skenuotas dokumentas elektroninėje formoje.</w:t>
            </w:r>
          </w:p>
        </w:tc>
        <w:tc>
          <w:tcPr>
            <w:tcW w:w="994" w:type="dxa"/>
          </w:tcPr>
          <w:p w:rsidR="00EA4DED" w:rsidRPr="008C0974" w:rsidRDefault="00EA4DED" w:rsidP="00EF23B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DED" w:rsidRPr="008261DF" w:rsidRDefault="00EA4DED" w:rsidP="00EF23B1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</w:tcPr>
          <w:p w:rsidR="00EA4DED" w:rsidRPr="008C0974" w:rsidRDefault="00EA4DED" w:rsidP="00EF23B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</w:tcPr>
          <w:p w:rsidR="00EA4DED" w:rsidRPr="008C0974" w:rsidRDefault="00EA4DED" w:rsidP="00EF23B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</w:tcPr>
          <w:p w:rsidR="00EA4DED" w:rsidRPr="008C0974" w:rsidRDefault="00EA4DED" w:rsidP="00EF23B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EA4DED" w:rsidRDefault="00EA4DED"/>
    <w:sectPr w:rsidR="00EA4DED" w:rsidSect="005C63F8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BA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94CC3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5C2F0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B7669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5E6AB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E18BD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8EA31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5FEC4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AA43F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2CD7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6AED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8847247"/>
    <w:multiLevelType w:val="hybridMultilevel"/>
    <w:tmpl w:val="9352305C"/>
    <w:lvl w:ilvl="0" w:tplc="984C466A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7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392A20"/>
    <w:multiLevelType w:val="hybridMultilevel"/>
    <w:tmpl w:val="6B528280"/>
    <w:lvl w:ilvl="0" w:tplc="984C466A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1296"/>
  <w:hyphenationZone w:val="396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0881"/>
    <w:rsid w:val="00023B9B"/>
    <w:rsid w:val="00037938"/>
    <w:rsid w:val="001A4B8B"/>
    <w:rsid w:val="001B7BE0"/>
    <w:rsid w:val="00215E9A"/>
    <w:rsid w:val="00276336"/>
    <w:rsid w:val="002D4C49"/>
    <w:rsid w:val="00386E42"/>
    <w:rsid w:val="00392852"/>
    <w:rsid w:val="00406D98"/>
    <w:rsid w:val="00467B9F"/>
    <w:rsid w:val="005C2D5F"/>
    <w:rsid w:val="005C63F8"/>
    <w:rsid w:val="00627068"/>
    <w:rsid w:val="006D2B00"/>
    <w:rsid w:val="00723EE5"/>
    <w:rsid w:val="007254C5"/>
    <w:rsid w:val="007308D4"/>
    <w:rsid w:val="00750881"/>
    <w:rsid w:val="007B5D6B"/>
    <w:rsid w:val="007E45BE"/>
    <w:rsid w:val="00816D6A"/>
    <w:rsid w:val="00823B02"/>
    <w:rsid w:val="00824483"/>
    <w:rsid w:val="008261DF"/>
    <w:rsid w:val="00864FB3"/>
    <w:rsid w:val="008C0974"/>
    <w:rsid w:val="009F0ABF"/>
    <w:rsid w:val="00A167F5"/>
    <w:rsid w:val="00A24724"/>
    <w:rsid w:val="00A431FD"/>
    <w:rsid w:val="00A45201"/>
    <w:rsid w:val="00AF7541"/>
    <w:rsid w:val="00B21357"/>
    <w:rsid w:val="00B4475A"/>
    <w:rsid w:val="00B852F4"/>
    <w:rsid w:val="00BA6A21"/>
    <w:rsid w:val="00BF5B84"/>
    <w:rsid w:val="00C56040"/>
    <w:rsid w:val="00C676AC"/>
    <w:rsid w:val="00C95674"/>
    <w:rsid w:val="00CD099B"/>
    <w:rsid w:val="00D24BB1"/>
    <w:rsid w:val="00DB7609"/>
    <w:rsid w:val="00E32CCC"/>
    <w:rsid w:val="00E657E0"/>
    <w:rsid w:val="00EA4DED"/>
    <w:rsid w:val="00EF23B1"/>
    <w:rsid w:val="00F26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881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Specialioji žyma"/>
    <w:basedOn w:val="Normal"/>
    <w:link w:val="HeaderChar"/>
    <w:uiPriority w:val="99"/>
    <w:rsid w:val="005C63F8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erChar">
    <w:name w:val="Header Char"/>
    <w:aliases w:val="Specialioji žyma Char"/>
    <w:basedOn w:val="DefaultParagraphFont"/>
    <w:link w:val="Header"/>
    <w:uiPriority w:val="99"/>
    <w:locked/>
    <w:rsid w:val="005C63F8"/>
    <w:rPr>
      <w:rFonts w:ascii="Times New Roman" w:hAnsi="Times New Roman" w:cs="Times New Roman"/>
      <w:sz w:val="20"/>
      <w:szCs w:val="20"/>
      <w:lang w:eastAsia="lt-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556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178</TotalTime>
  <Pages>5</Pages>
  <Words>6889</Words>
  <Characters>3928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Dalies Nr</dc:title>
  <dc:subject/>
  <dc:creator>User</dc:creator>
  <cp:keywords/>
  <dc:description/>
  <cp:lastModifiedBy>Arturas</cp:lastModifiedBy>
  <cp:revision>16</cp:revision>
  <dcterms:created xsi:type="dcterms:W3CDTF">2020-06-01T12:56:00Z</dcterms:created>
  <dcterms:modified xsi:type="dcterms:W3CDTF">2020-06-02T13:32:00Z</dcterms:modified>
</cp:coreProperties>
</file>